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การรับแจ้งการตายเกินกำหนดกรณีสำนักทะเบียนอื่น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F2067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การรับแจ้งการตายเกินกำหนดกรณีสำนักทะเบียนอื่น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25A0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การรับแจ้งการตายเกินกำหนดกรณีสำนักทะเบียนอื่นเทศบาลตำบลทรายขาวกฤษณ์สำเนาคู่มือประชาชน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04:41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แห่งท้องที่ที่ตายหรือที่ศพอยู่หรือมีการจัดการศพโดยการเก็บฝังเผาหรือทำลาย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825A07" w:rsidRDefault="00825A07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เจ้าบ้านของบ้านที่มีการตายบุคคลที่ไปกับผู้ตายขณะตายผู้พบศพหรือผู้ซึ่งได้รับมอบหมา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ระยะเวลาการแจ้งภายหลัง </w:t>
      </w:r>
      <w:r w:rsidRPr="000C2AAC">
        <w:rPr>
          <w:rFonts w:asciiTheme="minorBidi" w:hAnsiTheme="minorBidi"/>
          <w:noProof/>
          <w:sz w:val="32"/>
          <w:szCs w:val="32"/>
        </w:rPr>
        <w:t xml:space="preserve">24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ชั่วโมงนับตั้งแต่เวลาตายหรือเวลาพบศพ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>60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การตรวจสอบหลักฐานพยานบุคคลและพยานแวดล้อมและรวบรวมหลักฐานพร้อมความเห็นให้นายทะเบียนพิจารณา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ของผู้ตายถ้ามี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หนังสือรับรองการตายท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.4/1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ที่ออกโดยสถานพยาบาล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กรณีผู้ตายเข้ารับการรักษาก่อนตาย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ผลการตรวจสารพันธุกรรม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(DNA)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ที่สามารถบ่งบอกตัวบุคคลของผู้ตาย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พยานหลักฐานอื่นเช่นรูปถ่ายงานศพของผู้ตาย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175" w:rsidRDefault="008F6175" w:rsidP="00C81DB8">
      <w:pPr>
        <w:spacing w:after="0" w:line="240" w:lineRule="auto"/>
      </w:pPr>
      <w:r>
        <w:separator/>
      </w:r>
    </w:p>
  </w:endnote>
  <w:endnote w:type="continuationSeparator" w:id="1">
    <w:p w:rsidR="008F6175" w:rsidRDefault="008F6175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175" w:rsidRDefault="008F6175" w:rsidP="00C81DB8">
      <w:pPr>
        <w:spacing w:after="0" w:line="240" w:lineRule="auto"/>
      </w:pPr>
      <w:r>
        <w:separator/>
      </w:r>
    </w:p>
  </w:footnote>
  <w:footnote w:type="continuationSeparator" w:id="1">
    <w:p w:rsidR="008F6175" w:rsidRDefault="008F6175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F2067D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825A07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E16A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6E16A1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25A07"/>
    <w:rsid w:val="0085230C"/>
    <w:rsid w:val="00862FC5"/>
    <w:rsid w:val="0087182F"/>
    <w:rsid w:val="0087509D"/>
    <w:rsid w:val="008A3CB7"/>
    <w:rsid w:val="008B3521"/>
    <w:rsid w:val="008D7B9E"/>
    <w:rsid w:val="008E2900"/>
    <w:rsid w:val="008F6175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2067D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4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2015-08-06T05:39:00Z</cp:lastPrinted>
  <dcterms:created xsi:type="dcterms:W3CDTF">2015-04-23T03:41:00Z</dcterms:created>
  <dcterms:modified xsi:type="dcterms:W3CDTF">2015-08-06T05:39:00Z</dcterms:modified>
</cp:coreProperties>
</file>